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2D1DD" w14:textId="111E044B" w:rsidR="003164E1" w:rsidRDefault="004C7F6C" w:rsidP="003164E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Preliminary Cost Estimate Request Checklist (R/W)</w:t>
      </w:r>
    </w:p>
    <w:p w14:paraId="0EDA0A24" w14:textId="77777777" w:rsidR="001B1587" w:rsidRDefault="001B1587" w:rsidP="003164E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14:paraId="5DC3CE7C" w14:textId="77777777" w:rsidR="001B1587" w:rsidRPr="001B1587" w:rsidRDefault="001B1587" w:rsidP="001B1587">
      <w:pPr>
        <w:spacing w:after="0"/>
        <w:rPr>
          <w:rFonts w:ascii="Times New Roman" w:hAnsi="Times New Roman" w:cs="Times New Roman"/>
          <w:caps/>
          <w:sz w:val="18"/>
          <w:szCs w:val="18"/>
        </w:rPr>
      </w:pPr>
    </w:p>
    <w:p w14:paraId="3BD548DC" w14:textId="77777777" w:rsidR="001B1587" w:rsidRDefault="001B1587" w:rsidP="00225AE0">
      <w:pPr>
        <w:rPr>
          <w:rFonts w:ascii="Times New Roman" w:hAnsi="Times New Roman" w:cs="Times New Roman"/>
          <w:b/>
          <w:sz w:val="24"/>
          <w:szCs w:val="24"/>
        </w:rPr>
      </w:pPr>
      <w:r w:rsidRPr="00B42B97">
        <w:rPr>
          <w:rFonts w:ascii="Times New Roman" w:hAnsi="Times New Roman" w:cs="Times New Roman"/>
          <w:b/>
          <w:sz w:val="24"/>
          <w:szCs w:val="24"/>
          <w:highlight w:val="yellow"/>
        </w:rPr>
        <w:t>*</w:t>
      </w:r>
      <w:r w:rsidRPr="00B42B97">
        <w:rPr>
          <w:rFonts w:ascii="Times New Roman" w:hAnsi="Times New Roman" w:cs="Times New Roman"/>
          <w:sz w:val="24"/>
          <w:szCs w:val="24"/>
          <w:highlight w:val="yellow"/>
        </w:rPr>
        <w:t>The GDOT Project Manager is responsible for this section:</w:t>
      </w:r>
    </w:p>
    <w:p w14:paraId="0058E349" w14:textId="77777777" w:rsidR="009944B5" w:rsidRPr="009D168A" w:rsidRDefault="00C107FD" w:rsidP="00225AE0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 xml:space="preserve">Description: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1441680458"/>
          <w:placeholder>
            <w:docPart w:val="7C7DF859388E46FC9E04B53A3381A096"/>
          </w:placeholder>
          <w:showingPlcHdr/>
        </w:sdtPr>
        <w:sdtEndPr/>
        <w:sdtContent>
          <w:r w:rsidR="00970FB2" w:rsidRPr="009D168A">
            <w:rPr>
              <w:rStyle w:val="PlaceholderText"/>
              <w:b/>
            </w:rPr>
            <w:t>Click here to enter text.</w:t>
          </w:r>
        </w:sdtContent>
      </w:sdt>
      <w:r w:rsidRPr="009D168A">
        <w:rPr>
          <w:rFonts w:ascii="Times New Roman" w:hAnsi="Times New Roman" w:cs="Times New Roman"/>
          <w:b/>
          <w:sz w:val="24"/>
          <w:szCs w:val="24"/>
        </w:rPr>
        <w:tab/>
      </w:r>
    </w:p>
    <w:p w14:paraId="6D14264F" w14:textId="77777777" w:rsidR="00C107FD" w:rsidRPr="009D168A" w:rsidRDefault="009944B5" w:rsidP="00C107FD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PI No.</w:t>
      </w:r>
      <w:r w:rsidR="00DF328F" w:rsidRPr="009D168A">
        <w:rPr>
          <w:rFonts w:ascii="Times New Roman" w:hAnsi="Times New Roman" w:cs="Times New Roman"/>
          <w:b/>
          <w:sz w:val="24"/>
          <w:szCs w:val="24"/>
        </w:rPr>
        <w:t>:</w:t>
      </w:r>
      <w:r w:rsidRPr="009D168A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2105719139"/>
          <w:placeholder>
            <w:docPart w:val="4E75143CA0204E0A81763E369D4784AD"/>
          </w:placeholder>
          <w:showingPlcHdr/>
        </w:sdtPr>
        <w:sdtEndPr/>
        <w:sdtContent>
          <w:r w:rsidR="00970FB2" w:rsidRPr="009D168A">
            <w:rPr>
              <w:rStyle w:val="PlaceholderText"/>
              <w:b/>
            </w:rPr>
            <w:t>Click here to enter text.</w:t>
          </w:r>
        </w:sdtContent>
      </w:sdt>
      <w:r w:rsidR="00C107FD" w:rsidRPr="009D16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751" w:rsidRPr="009D168A">
        <w:rPr>
          <w:rFonts w:ascii="Times New Roman" w:hAnsi="Times New Roman" w:cs="Times New Roman"/>
          <w:b/>
          <w:sz w:val="24"/>
          <w:szCs w:val="24"/>
        </w:rPr>
        <w:tab/>
      </w:r>
      <w:r w:rsidR="00C107FD" w:rsidRPr="009D168A">
        <w:rPr>
          <w:rFonts w:ascii="Times New Roman" w:hAnsi="Times New Roman" w:cs="Times New Roman"/>
          <w:b/>
          <w:sz w:val="24"/>
          <w:szCs w:val="24"/>
        </w:rPr>
        <w:tab/>
      </w:r>
    </w:p>
    <w:p w14:paraId="390E86C8" w14:textId="77777777" w:rsidR="00D84646" w:rsidRPr="009D168A" w:rsidRDefault="009944B5" w:rsidP="00225AE0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County</w:t>
      </w:r>
      <w:r w:rsidR="007F1FE0" w:rsidRPr="009D168A">
        <w:rPr>
          <w:rFonts w:ascii="Times New Roman" w:hAnsi="Times New Roman" w:cs="Times New Roman"/>
          <w:b/>
          <w:sz w:val="24"/>
          <w:szCs w:val="24"/>
        </w:rPr>
        <w:t>:</w:t>
      </w:r>
      <w:r w:rsidR="00DF328F" w:rsidRPr="009D168A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807010274"/>
          <w:placeholder>
            <w:docPart w:val="69FA0D4DD1604ECFAAF5FE2C662B8E2A"/>
          </w:placeholder>
          <w:showingPlcHdr/>
        </w:sdtPr>
        <w:sdtEndPr/>
        <w:sdtContent>
          <w:r w:rsidR="00970FB2" w:rsidRPr="009D168A">
            <w:rPr>
              <w:rStyle w:val="PlaceholderText"/>
              <w:b/>
            </w:rPr>
            <w:t>Click here to enter text.</w:t>
          </w:r>
        </w:sdtContent>
      </w:sdt>
    </w:p>
    <w:p w14:paraId="7D558609" w14:textId="77777777" w:rsidR="009944B5" w:rsidRPr="009D168A" w:rsidRDefault="009944B5" w:rsidP="009944B5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Project type</w:t>
      </w:r>
      <w:r w:rsidR="007F1FE0" w:rsidRPr="009D168A">
        <w:rPr>
          <w:rFonts w:ascii="Times New Roman" w:hAnsi="Times New Roman" w:cs="Times New Roman"/>
          <w:b/>
          <w:sz w:val="24"/>
          <w:szCs w:val="24"/>
        </w:rPr>
        <w:t>:</w:t>
      </w:r>
      <w:r w:rsidR="00DF328F" w:rsidRPr="009D168A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1302535691"/>
          <w:placeholder>
            <w:docPart w:val="A2FA49CF631944D392A99953BBC92649"/>
          </w:placeholder>
          <w:showingPlcHdr/>
        </w:sdtPr>
        <w:sdtEndPr/>
        <w:sdtContent>
          <w:r w:rsidR="00970FB2" w:rsidRPr="009D168A">
            <w:rPr>
              <w:rStyle w:val="PlaceholderText"/>
              <w:b/>
            </w:rPr>
            <w:t>Click here to enter text.</w:t>
          </w:r>
        </w:sdtContent>
      </w:sdt>
    </w:p>
    <w:p w14:paraId="5504103D" w14:textId="77777777" w:rsidR="009944B5" w:rsidRPr="009D168A" w:rsidRDefault="009944B5" w:rsidP="009944B5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 xml:space="preserve">Project length: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1433940878"/>
          <w:placeholder>
            <w:docPart w:val="7661BF9D4AD343B6994ED4AFB57B9593"/>
          </w:placeholder>
          <w:showingPlcHdr/>
        </w:sdtPr>
        <w:sdtEndPr/>
        <w:sdtContent>
          <w:r w:rsidR="00970FB2" w:rsidRPr="009D168A">
            <w:rPr>
              <w:rStyle w:val="PlaceholderText"/>
              <w:b/>
            </w:rPr>
            <w:t>Click here to enter text.</w:t>
          </w:r>
        </w:sdtContent>
      </w:sdt>
    </w:p>
    <w:p w14:paraId="17EFCF80" w14:textId="77777777" w:rsidR="009D168A" w:rsidRPr="00C66B41" w:rsidRDefault="009D168A" w:rsidP="009D168A">
      <w:pPr>
        <w:rPr>
          <w:rFonts w:ascii="Times New Roman" w:hAnsi="Times New Roman" w:cs="Times New Roman"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TPRO Consultant field:</w:t>
      </w:r>
      <w:r w:rsidRPr="009D168A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510958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>GDOT design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1176298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 xml:space="preserve">Consultant Design (contract with GDOT) 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649438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Times New Roman" w:hAnsi="Times New Roman" w:cs="Times New Roman"/>
          <w:sz w:val="24"/>
          <w:szCs w:val="24"/>
        </w:rPr>
        <w:t xml:space="preserve">    local design</w:t>
      </w:r>
    </w:p>
    <w:p w14:paraId="65F82515" w14:textId="77777777" w:rsidR="009D168A" w:rsidRPr="00C66B41" w:rsidRDefault="009D168A" w:rsidP="009D168A">
      <w:pPr>
        <w:rPr>
          <w:rFonts w:ascii="Times New Roman" w:hAnsi="Times New Roman" w:cs="Times New Roman"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System type:</w:t>
      </w:r>
      <w:r w:rsidRPr="009D168A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935134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6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>on system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1707859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>off system</w:t>
      </w:r>
    </w:p>
    <w:p w14:paraId="7BB390AF" w14:textId="77777777" w:rsidR="0059551C" w:rsidRPr="00C66B41" w:rsidRDefault="009D168A" w:rsidP="009D16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Request type: </w:t>
      </w:r>
      <w:sdt>
        <w:sdtPr>
          <w:rPr>
            <w:rFonts w:ascii="Times New Roman" w:hAnsi="Times New Roman" w:cs="Times New Roman"/>
            <w:sz w:val="24"/>
            <w:szCs w:val="24"/>
          </w:rPr>
          <w:id w:val="109715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="00DA1881">
        <w:rPr>
          <w:rFonts w:ascii="Times New Roman" w:hAnsi="Times New Roman" w:cs="Times New Roman"/>
          <w:sz w:val="24"/>
          <w:szCs w:val="24"/>
        </w:rPr>
        <w:t xml:space="preserve">preliminary cost estimate 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1847744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Times New Roman" w:hAnsi="Times New Roman" w:cs="Times New Roman"/>
          <w:sz w:val="24"/>
          <w:szCs w:val="24"/>
        </w:rPr>
        <w:t xml:space="preserve">    cost estimate review only </w:t>
      </w:r>
    </w:p>
    <w:p w14:paraId="32C285A8" w14:textId="77777777" w:rsidR="00717475" w:rsidRDefault="0059551C" w:rsidP="00717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Funds available for procurement contract</w:t>
      </w:r>
      <w:r w:rsidR="00C66B41">
        <w:rPr>
          <w:rFonts w:ascii="Times New Roman" w:hAnsi="Times New Roman" w:cs="Times New Roman"/>
          <w:b/>
          <w:sz w:val="24"/>
          <w:szCs w:val="24"/>
        </w:rPr>
        <w:t xml:space="preserve"> to create estimate: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1346135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801094">
        <w:rPr>
          <w:rFonts w:ascii="Times New Roman" w:hAnsi="Times New Roman" w:cs="Times New Roman"/>
          <w:sz w:val="24"/>
          <w:szCs w:val="24"/>
        </w:rPr>
        <w:t xml:space="preserve"> Yes</w:t>
      </w:r>
      <w:r>
        <w:rPr>
          <w:rFonts w:ascii="Times New Roman" w:hAnsi="Times New Roman" w:cs="Times New Roman"/>
          <w:sz w:val="24"/>
          <w:szCs w:val="24"/>
        </w:rPr>
        <w:t xml:space="preserve"> ($5000 in contract allotment balance)</w:t>
      </w:r>
      <w:r w:rsidR="00717475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-736324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747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717475" w:rsidRPr="00801094">
        <w:rPr>
          <w:rFonts w:ascii="Times New Roman" w:hAnsi="Times New Roman" w:cs="Times New Roman"/>
          <w:sz w:val="24"/>
          <w:szCs w:val="24"/>
        </w:rPr>
        <w:t xml:space="preserve"> No</w:t>
      </w:r>
      <w:r w:rsidR="00717475">
        <w:rPr>
          <w:rFonts w:ascii="Times New Roman" w:hAnsi="Times New Roman" w:cs="Times New Roman"/>
          <w:sz w:val="24"/>
          <w:szCs w:val="24"/>
        </w:rPr>
        <w:tab/>
      </w:r>
    </w:p>
    <w:p w14:paraId="6B8E5013" w14:textId="77777777" w:rsidR="002B5765" w:rsidRDefault="00C66B41" w:rsidP="00BE17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Request to use ROW </w:t>
      </w:r>
      <w:r w:rsidR="00C741F8">
        <w:rPr>
          <w:rFonts w:ascii="Times New Roman" w:hAnsi="Times New Roman" w:cs="Times New Roman"/>
          <w:b/>
          <w:sz w:val="24"/>
          <w:szCs w:val="24"/>
        </w:rPr>
        <w:t>fund source</w:t>
      </w:r>
      <w:r w:rsidR="00BE1719" w:rsidRPr="009D168A">
        <w:rPr>
          <w:rFonts w:ascii="Times New Roman" w:hAnsi="Times New Roman" w:cs="Times New Roman"/>
          <w:b/>
          <w:sz w:val="24"/>
          <w:szCs w:val="24"/>
        </w:rPr>
        <w:t>:</w:t>
      </w:r>
      <w:r w:rsidR="00BE1719" w:rsidRPr="009D168A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794763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BE1719" w:rsidRPr="00C66B41">
        <w:rPr>
          <w:rFonts w:ascii="Wingdings" w:hAnsi="Wingdings" w:cs="Times New Roman"/>
          <w:sz w:val="24"/>
          <w:szCs w:val="24"/>
        </w:rPr>
        <w:t></w:t>
      </w:r>
      <w:r w:rsidR="00BE1719" w:rsidRPr="00C66B41">
        <w:rPr>
          <w:rFonts w:ascii="Times New Roman" w:hAnsi="Times New Roman" w:cs="Times New Roman"/>
          <w:sz w:val="24"/>
          <w:szCs w:val="24"/>
        </w:rPr>
        <w:t>Yes</w:t>
      </w:r>
      <w:r w:rsidRPr="00C66B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must have approval from </w:t>
      </w:r>
      <w:r w:rsidR="00B66790">
        <w:rPr>
          <w:rFonts w:ascii="Times New Roman" w:hAnsi="Times New Roman" w:cs="Times New Roman"/>
          <w:sz w:val="24"/>
          <w:szCs w:val="24"/>
        </w:rPr>
        <w:t>Valencia Carter</w:t>
      </w:r>
      <w:r w:rsidRPr="00C66B41">
        <w:rPr>
          <w:rFonts w:ascii="Times New Roman" w:hAnsi="Times New Roman" w:cs="Times New Roman"/>
          <w:sz w:val="24"/>
          <w:szCs w:val="24"/>
        </w:rPr>
        <w:t xml:space="preserve"> to use ROW’s </w:t>
      </w:r>
      <w:r w:rsidR="00C741F8">
        <w:rPr>
          <w:rFonts w:ascii="Times New Roman" w:hAnsi="Times New Roman" w:cs="Times New Roman"/>
          <w:sz w:val="24"/>
          <w:szCs w:val="24"/>
        </w:rPr>
        <w:t>fund source</w:t>
      </w:r>
    </w:p>
    <w:p w14:paraId="4DA2E522" w14:textId="77777777" w:rsidR="002B5765" w:rsidRPr="00C66B41" w:rsidRDefault="002B5765" w:rsidP="002B57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Multiple ali</w:t>
      </w:r>
      <w:r w:rsidR="00B42B97"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b/>
          <w:sz w:val="24"/>
          <w:szCs w:val="24"/>
        </w:rPr>
        <w:t>nments</w:t>
      </w:r>
      <w:r w:rsidRPr="009D168A">
        <w:rPr>
          <w:rFonts w:ascii="Times New Roman" w:hAnsi="Times New Roman" w:cs="Times New Roman"/>
          <w:b/>
          <w:sz w:val="24"/>
          <w:szCs w:val="24"/>
        </w:rPr>
        <w:t>:</w:t>
      </w:r>
      <w:r w:rsidRPr="009D168A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1072231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Yes-all </w:t>
      </w:r>
      <w:r w:rsidR="001567C6">
        <w:rPr>
          <w:rFonts w:ascii="Times New Roman" w:hAnsi="Times New Roman" w:cs="Times New Roman"/>
          <w:sz w:val="24"/>
          <w:szCs w:val="24"/>
        </w:rPr>
        <w:t>alignments</w:t>
      </w:r>
      <w:r>
        <w:rPr>
          <w:rFonts w:ascii="Times New Roman" w:hAnsi="Times New Roman" w:cs="Times New Roman"/>
          <w:sz w:val="24"/>
          <w:szCs w:val="24"/>
        </w:rPr>
        <w:t xml:space="preserve"> must be submitted at the time of request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2092048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No</w:t>
      </w:r>
    </w:p>
    <w:p w14:paraId="7D3D297B" w14:textId="77777777" w:rsidR="00C107FD" w:rsidRPr="009D168A" w:rsidRDefault="00C107FD" w:rsidP="00C107FD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Project Phase:</w:t>
      </w:r>
      <w:r w:rsidRPr="009D168A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70817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>concept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574510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 xml:space="preserve">preliminary plans </w:t>
      </w:r>
      <w:r w:rsidRPr="00C66B41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40399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Times New Roman" w:hAnsi="Times New Roman" w:cs="Times New Roman"/>
          <w:sz w:val="24"/>
          <w:szCs w:val="24"/>
        </w:rPr>
        <w:t xml:space="preserve">    final plans</w:t>
      </w:r>
    </w:p>
    <w:p w14:paraId="2E6D559C" w14:textId="77777777" w:rsidR="009944B5" w:rsidRPr="009D168A" w:rsidRDefault="001567C6" w:rsidP="009944B5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Expected PFPR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date:_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14:paraId="337A1A50" w14:textId="77777777" w:rsidR="001B1587" w:rsidRDefault="001B1587" w:rsidP="001B15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B42B97">
        <w:rPr>
          <w:rFonts w:ascii="Times New Roman" w:hAnsi="Times New Roman" w:cs="Times New Roman"/>
          <w:sz w:val="24"/>
          <w:szCs w:val="24"/>
          <w:highlight w:val="yellow"/>
        </w:rPr>
        <w:t>The designer is responsible for this section:</w:t>
      </w:r>
    </w:p>
    <w:p w14:paraId="6E504454" w14:textId="77777777" w:rsidR="00B42B97" w:rsidRPr="00C66B41" w:rsidRDefault="00B42B97" w:rsidP="00B42B97">
      <w:pPr>
        <w:rPr>
          <w:rFonts w:ascii="Times New Roman" w:hAnsi="Times New Roman" w:cs="Times New Roman"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>Typical section:</w:t>
      </w:r>
      <w:r w:rsidRPr="009D168A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198471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Times New Roman" w:hAnsi="Times New Roman" w:cs="Times New Roman"/>
          <w:sz w:val="24"/>
          <w:szCs w:val="24"/>
        </w:rPr>
        <w:t xml:space="preserve">    urban        </w:t>
      </w:r>
      <w:sdt>
        <w:sdtPr>
          <w:rPr>
            <w:rFonts w:ascii="Times New Roman" w:hAnsi="Times New Roman" w:cs="Times New Roman"/>
            <w:sz w:val="24"/>
            <w:szCs w:val="24"/>
          </w:rPr>
          <w:id w:val="-1837527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Wingdings" w:hAnsi="Wingdings" w:cs="Times New Roman"/>
          <w:sz w:val="24"/>
          <w:szCs w:val="24"/>
        </w:rPr>
        <w:t></w:t>
      </w:r>
      <w:r w:rsidRPr="00C66B41">
        <w:rPr>
          <w:rFonts w:ascii="Times New Roman" w:hAnsi="Times New Roman" w:cs="Times New Roman"/>
          <w:sz w:val="24"/>
          <w:szCs w:val="24"/>
        </w:rPr>
        <w:t xml:space="preserve">rural    </w:t>
      </w:r>
      <w:sdt>
        <w:sdtPr>
          <w:rPr>
            <w:rFonts w:ascii="Times New Roman" w:hAnsi="Times New Roman" w:cs="Times New Roman"/>
            <w:sz w:val="24"/>
            <w:szCs w:val="24"/>
          </w:rPr>
          <w:id w:val="544959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6B4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C66B41">
        <w:rPr>
          <w:rFonts w:ascii="Times New Roman" w:hAnsi="Times New Roman" w:cs="Times New Roman"/>
          <w:sz w:val="24"/>
          <w:szCs w:val="24"/>
        </w:rPr>
        <w:t xml:space="preserve"> both</w:t>
      </w:r>
    </w:p>
    <w:p w14:paraId="185A3F7B" w14:textId="77777777" w:rsidR="00B42B97" w:rsidRDefault="00B42B97" w:rsidP="00B42B97">
      <w:pPr>
        <w:rPr>
          <w:rFonts w:ascii="Times New Roman" w:hAnsi="Times New Roman" w:cs="Times New Roman"/>
          <w:b/>
          <w:sz w:val="24"/>
          <w:szCs w:val="24"/>
        </w:rPr>
      </w:pPr>
      <w:r w:rsidRPr="009D168A">
        <w:rPr>
          <w:rFonts w:ascii="Times New Roman" w:hAnsi="Times New Roman" w:cs="Times New Roman"/>
          <w:b/>
          <w:sz w:val="24"/>
          <w:szCs w:val="24"/>
        </w:rPr>
        <w:t xml:space="preserve">Number of parcels: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1046371636"/>
          <w:showingPlcHdr/>
        </w:sdtPr>
        <w:sdtEndPr/>
        <w:sdtContent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    </w:t>
          </w:r>
        </w:sdtContent>
      </w:sdt>
    </w:p>
    <w:p w14:paraId="594219FD" w14:textId="77777777" w:rsidR="007F1FE0" w:rsidRDefault="007F1FE0" w:rsidP="009944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Required right of way:</w:t>
      </w:r>
      <w:r w:rsidR="00DF328F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319340581"/>
          <w:showingPlcHdr/>
        </w:sdtPr>
        <w:sdtEndPr/>
        <w:sdtContent>
          <w:r w:rsidR="000916B6" w:rsidRPr="00F113A4">
            <w:rPr>
              <w:rStyle w:val="PlaceholderText"/>
            </w:rPr>
            <w:t>Click here to enter text.</w:t>
          </w:r>
        </w:sdtContent>
      </w:sdt>
      <w:r w:rsidR="000916B6">
        <w:rPr>
          <w:rFonts w:ascii="Times New Roman" w:hAnsi="Times New Roman" w:cs="Times New Roman"/>
          <w:sz w:val="24"/>
          <w:szCs w:val="24"/>
        </w:rPr>
        <w:t xml:space="preserve"> Measured in:</w:t>
      </w:r>
      <w:r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47419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6B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0916B6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cres</w:t>
      </w:r>
      <w:r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733124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970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Sq. ft.</w:t>
      </w:r>
    </w:p>
    <w:p w14:paraId="57EBE39D" w14:textId="77777777" w:rsidR="007F1FE0" w:rsidRDefault="00952A30" w:rsidP="007F1F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Permanent</w:t>
      </w:r>
      <w:r w:rsidR="007F1FE0">
        <w:rPr>
          <w:rFonts w:ascii="Times New Roman" w:hAnsi="Times New Roman" w:cs="Times New Roman"/>
          <w:sz w:val="24"/>
          <w:szCs w:val="24"/>
        </w:rPr>
        <w:t xml:space="preserve"> easement:</w:t>
      </w:r>
      <w:r w:rsidR="00DF328F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259955259"/>
          <w:showingPlcHdr/>
        </w:sdtPr>
        <w:sdtEndPr/>
        <w:sdtContent>
          <w:r w:rsidR="00970FB2" w:rsidRPr="00F113A4">
            <w:rPr>
              <w:rStyle w:val="PlaceholderText"/>
            </w:rPr>
            <w:t>Click here to enter text.</w:t>
          </w:r>
        </w:sdtContent>
      </w:sdt>
      <w:r w:rsidR="000916B6">
        <w:rPr>
          <w:rFonts w:ascii="Times New Roman" w:hAnsi="Times New Roman" w:cs="Times New Roman"/>
          <w:sz w:val="24"/>
          <w:szCs w:val="24"/>
        </w:rPr>
        <w:t xml:space="preserve"> Measured in:</w:t>
      </w:r>
      <w:r w:rsidR="00970FB2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2064824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0916B6">
        <w:rPr>
          <w:rFonts w:ascii="Times New Roman" w:hAnsi="Times New Roman" w:cs="Times New Roman"/>
          <w:sz w:val="24"/>
          <w:szCs w:val="24"/>
        </w:rPr>
        <w:t xml:space="preserve"> A</w:t>
      </w:r>
      <w:r w:rsidR="007F1FE0">
        <w:rPr>
          <w:rFonts w:ascii="Times New Roman" w:hAnsi="Times New Roman" w:cs="Times New Roman"/>
          <w:sz w:val="24"/>
          <w:szCs w:val="24"/>
        </w:rPr>
        <w:t>cres</w:t>
      </w:r>
      <w:r w:rsidR="007F1FE0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2068064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7F1FE0">
        <w:rPr>
          <w:rFonts w:ascii="Times New Roman" w:hAnsi="Times New Roman" w:cs="Times New Roman"/>
          <w:sz w:val="24"/>
          <w:szCs w:val="24"/>
        </w:rPr>
        <w:t xml:space="preserve"> Sq. ft.</w:t>
      </w:r>
    </w:p>
    <w:p w14:paraId="0F87DCAC" w14:textId="77777777" w:rsidR="00ED4E6F" w:rsidRDefault="00ED4E6F" w:rsidP="00ED4E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Temporary easement: </w:t>
      </w:r>
      <w:sdt>
        <w:sdtPr>
          <w:rPr>
            <w:rFonts w:ascii="Times New Roman" w:hAnsi="Times New Roman" w:cs="Times New Roman"/>
            <w:sz w:val="24"/>
            <w:szCs w:val="24"/>
          </w:rPr>
          <w:id w:val="962540779"/>
          <w:showingPlcHdr/>
        </w:sdtPr>
        <w:sdtEndPr/>
        <w:sdtContent>
          <w:r w:rsidRPr="00F113A4">
            <w:rPr>
              <w:rStyle w:val="PlaceholderText"/>
            </w:rPr>
            <w:t>Click here to enter text.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Measured in:</w:t>
      </w:r>
      <w:r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153314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Acres</w:t>
      </w:r>
      <w:r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518132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Sq. ft.</w:t>
      </w:r>
    </w:p>
    <w:p w14:paraId="6A2975C5" w14:textId="77777777" w:rsidR="007F1FE0" w:rsidRDefault="007F1FE0" w:rsidP="009944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Driveway</w:t>
      </w:r>
      <w:r w:rsidR="00DF328F">
        <w:rPr>
          <w:rFonts w:ascii="Times New Roman" w:hAnsi="Times New Roman" w:cs="Times New Roman"/>
          <w:sz w:val="24"/>
          <w:szCs w:val="24"/>
        </w:rPr>
        <w:t xml:space="preserve"> easement</w:t>
      </w:r>
      <w:r>
        <w:rPr>
          <w:rFonts w:ascii="Times New Roman" w:hAnsi="Times New Roman" w:cs="Times New Roman"/>
          <w:sz w:val="24"/>
          <w:szCs w:val="24"/>
        </w:rPr>
        <w:t>:</w:t>
      </w:r>
      <w:r w:rsidR="00DF328F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759892796"/>
          <w:showingPlcHdr/>
        </w:sdtPr>
        <w:sdtEndPr/>
        <w:sdtContent>
          <w:r w:rsidR="00970FB2" w:rsidRPr="00F113A4">
            <w:rPr>
              <w:rStyle w:val="PlaceholderText"/>
            </w:rPr>
            <w:t>Click here to enter text.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6B6">
        <w:rPr>
          <w:rFonts w:ascii="Times New Roman" w:hAnsi="Times New Roman" w:cs="Times New Roman"/>
          <w:sz w:val="24"/>
          <w:szCs w:val="24"/>
        </w:rPr>
        <w:t>Measured in:</w:t>
      </w:r>
      <w:r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817484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0916B6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cres</w:t>
      </w:r>
      <w:r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20841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Sq. ft.</w:t>
      </w:r>
    </w:p>
    <w:p w14:paraId="5397E4C0" w14:textId="77777777" w:rsidR="00970FB2" w:rsidRPr="00801094" w:rsidRDefault="009944B5" w:rsidP="00801094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Limited</w:t>
      </w:r>
      <w:r w:rsidR="007F1FE0" w:rsidRPr="00801094">
        <w:rPr>
          <w:rFonts w:ascii="Times New Roman" w:hAnsi="Times New Roman" w:cs="Times New Roman"/>
          <w:sz w:val="24"/>
          <w:szCs w:val="24"/>
        </w:rPr>
        <w:t xml:space="preserve"> a</w:t>
      </w:r>
      <w:r w:rsidR="00DF328F" w:rsidRPr="00801094">
        <w:rPr>
          <w:rFonts w:ascii="Times New Roman" w:hAnsi="Times New Roman" w:cs="Times New Roman"/>
          <w:sz w:val="24"/>
          <w:szCs w:val="24"/>
        </w:rPr>
        <w:t>ccess</w:t>
      </w:r>
      <w:r w:rsidR="00DF328F" w:rsidRPr="00801094">
        <w:rPr>
          <w:rFonts w:ascii="Times New Roman" w:hAnsi="Times New Roman" w:cs="Times New Roman"/>
          <w:sz w:val="24"/>
          <w:szCs w:val="24"/>
        </w:rPr>
        <w:tab/>
        <w:t xml:space="preserve">: </w:t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-1944066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83E34" w:rsidRPr="00801094">
        <w:rPr>
          <w:rFonts w:ascii="Times New Roman" w:hAnsi="Times New Roman" w:cs="Times New Roman"/>
          <w:sz w:val="24"/>
          <w:szCs w:val="24"/>
        </w:rPr>
        <w:t xml:space="preserve"> Yes</w:t>
      </w:r>
      <w:r w:rsidR="00883E34" w:rsidRPr="0080109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422759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FB2"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83E34" w:rsidRPr="00801094">
        <w:rPr>
          <w:rFonts w:ascii="Times New Roman" w:hAnsi="Times New Roman" w:cs="Times New Roman"/>
          <w:sz w:val="24"/>
          <w:szCs w:val="24"/>
        </w:rPr>
        <w:t xml:space="preserve"> No</w:t>
      </w:r>
      <w:r w:rsidR="00883E34" w:rsidRPr="00801094">
        <w:rPr>
          <w:rFonts w:ascii="Times New Roman" w:hAnsi="Times New Roman" w:cs="Times New Roman"/>
          <w:sz w:val="24"/>
          <w:szCs w:val="24"/>
        </w:rPr>
        <w:tab/>
      </w:r>
      <w:r w:rsidR="002850DD" w:rsidRPr="0080109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1381136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1094"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01094" w:rsidRPr="00801094">
        <w:rPr>
          <w:rFonts w:ascii="Times New Roman" w:hAnsi="Times New Roman" w:cs="Times New Roman"/>
          <w:sz w:val="24"/>
          <w:szCs w:val="24"/>
        </w:rPr>
        <w:t xml:space="preserve"> Both</w:t>
      </w:r>
    </w:p>
    <w:p w14:paraId="052F7FF5" w14:textId="77777777" w:rsidR="00E1419E" w:rsidRPr="00801094" w:rsidRDefault="008E42A5" w:rsidP="0080109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L</w:t>
      </w:r>
      <w:r w:rsidR="009944B5" w:rsidRPr="00801094">
        <w:rPr>
          <w:rFonts w:ascii="Times New Roman" w:hAnsi="Times New Roman" w:cs="Times New Roman"/>
          <w:sz w:val="24"/>
          <w:szCs w:val="24"/>
        </w:rPr>
        <w:t>ength of limited</w:t>
      </w:r>
      <w:r w:rsidR="007F1FE0" w:rsidRPr="00801094">
        <w:rPr>
          <w:rFonts w:ascii="Times New Roman" w:hAnsi="Times New Roman" w:cs="Times New Roman"/>
          <w:sz w:val="24"/>
          <w:szCs w:val="24"/>
        </w:rPr>
        <w:t xml:space="preserve"> </w:t>
      </w:r>
      <w:r w:rsidR="009944B5" w:rsidRPr="00801094">
        <w:rPr>
          <w:rFonts w:ascii="Times New Roman" w:hAnsi="Times New Roman" w:cs="Times New Roman"/>
          <w:sz w:val="24"/>
          <w:szCs w:val="24"/>
        </w:rPr>
        <w:t xml:space="preserve">access: </w:t>
      </w:r>
      <w:sdt>
        <w:sdtPr>
          <w:id w:val="183631302"/>
          <w:showingPlcHdr/>
        </w:sdtPr>
        <w:sdtEndPr/>
        <w:sdtContent>
          <w:r w:rsidR="00970FB2" w:rsidRPr="00F113A4">
            <w:rPr>
              <w:rStyle w:val="PlaceholderText"/>
            </w:rPr>
            <w:t>Click here to enter text.</w:t>
          </w:r>
        </w:sdtContent>
      </w:sdt>
    </w:p>
    <w:p w14:paraId="0A4C8431" w14:textId="77777777" w:rsidR="003164E1" w:rsidRDefault="00E1419E" w:rsidP="00801094">
      <w:pPr>
        <w:pStyle w:val="ListParagraph"/>
        <w:numPr>
          <w:ilvl w:val="0"/>
          <w:numId w:val="8"/>
        </w:numPr>
        <w:spacing w:line="480" w:lineRule="auto"/>
      </w:pPr>
      <w:r w:rsidRPr="00801094">
        <w:rPr>
          <w:rFonts w:ascii="Times New Roman" w:hAnsi="Times New Roman" w:cs="Times New Roman"/>
          <w:sz w:val="24"/>
          <w:szCs w:val="24"/>
        </w:rPr>
        <w:lastRenderedPageBreak/>
        <w:t>List limited access parcels:</w:t>
      </w:r>
      <w:r w:rsidR="00056755">
        <w:t xml:space="preserve"> </w:t>
      </w:r>
      <w:sdt>
        <w:sdtPr>
          <w:id w:val="492224887"/>
          <w:showingPlcHdr/>
        </w:sdtPr>
        <w:sdtEndPr/>
        <w:sdtContent>
          <w:r w:rsidR="00970FB2" w:rsidRPr="00F113A4">
            <w:rPr>
              <w:rStyle w:val="PlaceholderText"/>
            </w:rPr>
            <w:t>Click here to enter text.</w:t>
          </w:r>
        </w:sdtContent>
      </w:sdt>
    </w:p>
    <w:p w14:paraId="34780965" w14:textId="77777777" w:rsidR="00152985" w:rsidRPr="00801094" w:rsidRDefault="00152985" w:rsidP="0080109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Displacement (s):</w:t>
      </w:r>
      <w:r w:rsidRPr="0080109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-2111808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7C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801094">
        <w:rPr>
          <w:rFonts w:ascii="Times New Roman" w:hAnsi="Times New Roman" w:cs="Times New Roman"/>
          <w:sz w:val="24"/>
          <w:szCs w:val="24"/>
        </w:rPr>
        <w:t xml:space="preserve"> residential</w:t>
      </w:r>
      <w:r w:rsidRPr="00801094">
        <w:rPr>
          <w:rFonts w:ascii="Times New Roman" w:hAnsi="Times New Roman" w:cs="Times New Roman"/>
          <w:sz w:val="24"/>
          <w:szCs w:val="24"/>
        </w:rPr>
        <w:tab/>
      </w:r>
      <w:r w:rsidR="001567C6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-1429425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2A5"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801094">
        <w:rPr>
          <w:rFonts w:ascii="Times New Roman" w:hAnsi="Times New Roman" w:cs="Times New Roman"/>
          <w:sz w:val="24"/>
          <w:szCs w:val="24"/>
        </w:rPr>
        <w:t xml:space="preserve"> commercial</w:t>
      </w:r>
    </w:p>
    <w:p w14:paraId="7C0D2701" w14:textId="77777777" w:rsidR="008E42A5" w:rsidRPr="00801094" w:rsidRDefault="00C107FD" w:rsidP="00801094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Residential p</w:t>
      </w:r>
      <w:r w:rsidR="00152985" w:rsidRPr="00801094">
        <w:rPr>
          <w:rFonts w:ascii="Times New Roman" w:hAnsi="Times New Roman" w:cs="Times New Roman"/>
          <w:sz w:val="24"/>
          <w:szCs w:val="24"/>
        </w:rPr>
        <w:t xml:space="preserve">arcels affected: </w:t>
      </w:r>
      <w:sdt>
        <w:sdtPr>
          <w:id w:val="637153676"/>
          <w:showingPlcHdr/>
        </w:sdtPr>
        <w:sdtEndPr/>
        <w:sdtContent>
          <w:r w:rsidR="008E42A5" w:rsidRPr="00F113A4">
            <w:rPr>
              <w:rStyle w:val="PlaceholderText"/>
            </w:rPr>
            <w:t>Click here to enter text.</w:t>
          </w:r>
        </w:sdtContent>
      </w:sdt>
      <w:r w:rsidRPr="00801094">
        <w:rPr>
          <w:rFonts w:ascii="Times New Roman" w:hAnsi="Times New Roman" w:cs="Times New Roman"/>
          <w:sz w:val="24"/>
          <w:szCs w:val="24"/>
        </w:rPr>
        <w:tab/>
      </w:r>
    </w:p>
    <w:p w14:paraId="1F9E3DDD" w14:textId="77777777" w:rsidR="00C107FD" w:rsidRPr="00801094" w:rsidRDefault="00C107FD" w:rsidP="00801094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 xml:space="preserve">Commercial parcels affected: </w:t>
      </w:r>
      <w:sdt>
        <w:sdtPr>
          <w:id w:val="-788429959"/>
          <w:showingPlcHdr/>
        </w:sdtPr>
        <w:sdtEndPr/>
        <w:sdtContent>
          <w:r w:rsidR="008E42A5" w:rsidRPr="00F113A4">
            <w:rPr>
              <w:rStyle w:val="PlaceholderText"/>
            </w:rPr>
            <w:t>Click here to enter text.</w:t>
          </w:r>
        </w:sdtContent>
      </w:sdt>
    </w:p>
    <w:p w14:paraId="14B7FB5D" w14:textId="77777777" w:rsidR="00663033" w:rsidRPr="00801094" w:rsidRDefault="00663033" w:rsidP="00801094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Parking spaces displaced:</w:t>
      </w:r>
      <w:r w:rsidRPr="0080109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611244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2A5"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Pr="00801094">
        <w:rPr>
          <w:rFonts w:ascii="Times New Roman" w:hAnsi="Times New Roman" w:cs="Times New Roman"/>
          <w:sz w:val="24"/>
          <w:szCs w:val="24"/>
        </w:rPr>
        <w:t xml:space="preserve"> Yes</w:t>
      </w:r>
      <w:r w:rsidRPr="00801094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MS Gothic" w:eastAsia="MS Gothic" w:hAnsi="MS Gothic" w:cs="Times New Roman"/>
            <w:sz w:val="24"/>
            <w:szCs w:val="24"/>
          </w:rPr>
          <w:id w:val="-98726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2A5" w:rsidRPr="00801094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E42A5" w:rsidRPr="00801094">
        <w:rPr>
          <w:rFonts w:ascii="Times New Roman" w:hAnsi="Times New Roman" w:cs="Times New Roman"/>
          <w:sz w:val="24"/>
          <w:szCs w:val="24"/>
        </w:rPr>
        <w:t xml:space="preserve"> No</w:t>
      </w:r>
      <w:r w:rsidR="008E42A5" w:rsidRPr="00801094">
        <w:rPr>
          <w:rFonts w:ascii="Times New Roman" w:hAnsi="Times New Roman" w:cs="Times New Roman"/>
          <w:sz w:val="24"/>
          <w:szCs w:val="24"/>
        </w:rPr>
        <w:tab/>
      </w:r>
      <w:r w:rsidRPr="00801094">
        <w:rPr>
          <w:rFonts w:ascii="Times New Roman" w:hAnsi="Times New Roman" w:cs="Times New Roman"/>
          <w:sz w:val="24"/>
          <w:szCs w:val="24"/>
        </w:rPr>
        <w:t>amount</w:t>
      </w:r>
      <w:r w:rsidR="008E42A5" w:rsidRPr="00801094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id w:val="169843723"/>
          <w:showingPlcHdr/>
        </w:sdtPr>
        <w:sdtEndPr/>
        <w:sdtContent>
          <w:r w:rsidR="008E42A5" w:rsidRPr="00F113A4">
            <w:rPr>
              <w:rStyle w:val="PlaceholderText"/>
            </w:rPr>
            <w:t>Click here to enter text.</w:t>
          </w:r>
        </w:sdtContent>
      </w:sdt>
    </w:p>
    <w:p w14:paraId="7132DB79" w14:textId="77777777" w:rsidR="008E42A5" w:rsidRPr="00801094" w:rsidRDefault="00C107FD" w:rsidP="00801094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Residential parcels affected:</w:t>
      </w:r>
      <w:r w:rsidR="00801094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id w:val="-1593688779"/>
          <w:showingPlcHdr/>
        </w:sdtPr>
        <w:sdtEndPr/>
        <w:sdtContent>
          <w:r w:rsidR="008E42A5" w:rsidRPr="00F113A4">
            <w:rPr>
              <w:rStyle w:val="PlaceholderText"/>
            </w:rPr>
            <w:t>Click here to enter text.</w:t>
          </w:r>
        </w:sdtContent>
      </w:sdt>
      <w:r w:rsidRPr="00801094">
        <w:rPr>
          <w:rFonts w:ascii="Times New Roman" w:hAnsi="Times New Roman" w:cs="Times New Roman"/>
          <w:sz w:val="24"/>
          <w:szCs w:val="24"/>
        </w:rPr>
        <w:tab/>
      </w:r>
    </w:p>
    <w:p w14:paraId="471AB61B" w14:textId="77777777" w:rsidR="00C107FD" w:rsidRPr="00801094" w:rsidRDefault="00C107FD" w:rsidP="00801094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Commercial parcels affected:</w:t>
      </w:r>
      <w:r w:rsidR="00801094">
        <w:rPr>
          <w:rFonts w:ascii="Times New Roman" w:hAnsi="Times New Roman" w:cs="Times New Roman"/>
          <w:sz w:val="24"/>
          <w:szCs w:val="24"/>
        </w:rPr>
        <w:t xml:space="preserve"> </w:t>
      </w:r>
      <w:r w:rsidRPr="00801094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id w:val="1792931115"/>
          <w:showingPlcHdr/>
        </w:sdtPr>
        <w:sdtEndPr/>
        <w:sdtContent>
          <w:r w:rsidR="008E42A5" w:rsidRPr="00F113A4">
            <w:rPr>
              <w:rStyle w:val="PlaceholderText"/>
            </w:rPr>
            <w:t>Click here to enter text.</w:t>
          </w:r>
        </w:sdtContent>
      </w:sdt>
    </w:p>
    <w:p w14:paraId="66C8FB1B" w14:textId="77777777" w:rsidR="00DF328F" w:rsidRPr="008E42A5" w:rsidRDefault="00DF328F" w:rsidP="00801094">
      <w:pPr>
        <w:pBdr>
          <w:bottom w:val="single" w:sz="12" w:space="1" w:color="auto"/>
        </w:pBd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E42A5">
        <w:rPr>
          <w:rFonts w:ascii="Times New Roman" w:hAnsi="Times New Roman" w:cs="Times New Roman"/>
          <w:sz w:val="24"/>
          <w:szCs w:val="24"/>
        </w:rPr>
        <w:t>Billboards</w:t>
      </w:r>
      <w:r w:rsidR="0013415F" w:rsidRPr="008E42A5">
        <w:rPr>
          <w:rFonts w:ascii="Times New Roman" w:hAnsi="Times New Roman" w:cs="Times New Roman"/>
          <w:sz w:val="24"/>
          <w:szCs w:val="24"/>
        </w:rPr>
        <w:t xml:space="preserve"> displaced</w:t>
      </w:r>
      <w:r w:rsidRPr="008E42A5">
        <w:rPr>
          <w:rFonts w:ascii="Times New Roman" w:hAnsi="Times New Roman" w:cs="Times New Roman"/>
          <w:sz w:val="24"/>
          <w:szCs w:val="24"/>
        </w:rPr>
        <w:t>:</w:t>
      </w:r>
      <w:r w:rsidR="00883E34" w:rsidRPr="008E42A5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897331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2A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83E34" w:rsidRPr="008E42A5">
        <w:rPr>
          <w:rFonts w:ascii="Times New Roman" w:hAnsi="Times New Roman" w:cs="Times New Roman"/>
          <w:sz w:val="24"/>
          <w:szCs w:val="24"/>
        </w:rPr>
        <w:t xml:space="preserve"> Yes</w:t>
      </w:r>
      <w:r w:rsidR="00883E34" w:rsidRPr="008E42A5">
        <w:rPr>
          <w:rFonts w:ascii="Times New Roman" w:hAnsi="Times New Roman" w:cs="Times New Roman"/>
          <w:sz w:val="24"/>
          <w:szCs w:val="24"/>
        </w:rPr>
        <w:tab/>
      </w:r>
      <w:sdt>
        <w:sdtPr>
          <w:rPr>
            <w:rFonts w:ascii="Times New Roman" w:hAnsi="Times New Roman" w:cs="Times New Roman"/>
            <w:sz w:val="24"/>
            <w:szCs w:val="24"/>
          </w:rPr>
          <w:id w:val="-1364581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2A5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883E34" w:rsidRPr="008E42A5">
        <w:rPr>
          <w:rFonts w:ascii="Times New Roman" w:hAnsi="Times New Roman" w:cs="Times New Roman"/>
          <w:sz w:val="24"/>
          <w:szCs w:val="24"/>
        </w:rPr>
        <w:t xml:space="preserve"> No</w:t>
      </w:r>
      <w:r w:rsidR="00883E34" w:rsidRPr="008E42A5">
        <w:rPr>
          <w:rFonts w:ascii="Times New Roman" w:hAnsi="Times New Roman" w:cs="Times New Roman"/>
          <w:sz w:val="24"/>
          <w:szCs w:val="24"/>
        </w:rPr>
        <w:tab/>
      </w:r>
      <w:r w:rsidR="008E42A5">
        <w:rPr>
          <w:rFonts w:ascii="Times New Roman" w:hAnsi="Times New Roman" w:cs="Times New Roman"/>
          <w:sz w:val="24"/>
          <w:szCs w:val="24"/>
        </w:rPr>
        <w:t xml:space="preserve">amount: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7870914"/>
          <w:showingPlcHdr/>
        </w:sdtPr>
        <w:sdtEndPr/>
        <w:sdtContent>
          <w:r w:rsidR="008E42A5" w:rsidRPr="00F113A4">
            <w:rPr>
              <w:rStyle w:val="PlaceholderText"/>
            </w:rPr>
            <w:t>Click here to enter text.</w:t>
          </w:r>
        </w:sdtContent>
      </w:sdt>
    </w:p>
    <w:p w14:paraId="475617B8" w14:textId="77777777" w:rsidR="00E1419E" w:rsidRPr="008E42A5" w:rsidRDefault="002850DD" w:rsidP="00521B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42A5">
        <w:rPr>
          <w:rFonts w:ascii="Times New Roman" w:hAnsi="Times New Roman" w:cs="Times New Roman"/>
          <w:b/>
          <w:sz w:val="24"/>
          <w:szCs w:val="24"/>
        </w:rPr>
        <w:t>Attachments:</w:t>
      </w:r>
    </w:p>
    <w:p w14:paraId="4CD8D0AC" w14:textId="77777777" w:rsidR="002850DD" w:rsidRPr="00801094" w:rsidRDefault="002850DD" w:rsidP="00801094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Preconstruction Status Report</w:t>
      </w:r>
    </w:p>
    <w:p w14:paraId="34CA46BA" w14:textId="77777777" w:rsidR="002850DD" w:rsidRPr="00801094" w:rsidRDefault="002850DD" w:rsidP="00801094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Concept layout (</w:t>
      </w:r>
      <w:r w:rsidR="00801094" w:rsidRPr="00801094">
        <w:rPr>
          <w:rFonts w:ascii="Times New Roman" w:hAnsi="Times New Roman" w:cs="Times New Roman"/>
          <w:sz w:val="24"/>
          <w:szCs w:val="24"/>
        </w:rPr>
        <w:t xml:space="preserve">for the </w:t>
      </w:r>
      <w:r w:rsidRPr="00801094">
        <w:rPr>
          <w:rFonts w:ascii="Times New Roman" w:hAnsi="Times New Roman" w:cs="Times New Roman"/>
          <w:sz w:val="24"/>
          <w:szCs w:val="24"/>
        </w:rPr>
        <w:t>concept phase)</w:t>
      </w:r>
    </w:p>
    <w:p w14:paraId="4F082B28" w14:textId="77777777" w:rsidR="00E1419E" w:rsidRDefault="002850DD" w:rsidP="00801094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01094">
        <w:rPr>
          <w:rFonts w:ascii="Times New Roman" w:hAnsi="Times New Roman" w:cs="Times New Roman"/>
          <w:sz w:val="24"/>
          <w:szCs w:val="24"/>
        </w:rPr>
        <w:t>Cover sheet with 13 series plans (</w:t>
      </w:r>
      <w:r w:rsidR="00801094" w:rsidRPr="00801094">
        <w:rPr>
          <w:rFonts w:ascii="Times New Roman" w:hAnsi="Times New Roman" w:cs="Times New Roman"/>
          <w:sz w:val="24"/>
          <w:szCs w:val="24"/>
        </w:rPr>
        <w:t xml:space="preserve">for the </w:t>
      </w:r>
      <w:r w:rsidRPr="00801094">
        <w:rPr>
          <w:rFonts w:ascii="Times New Roman" w:hAnsi="Times New Roman" w:cs="Times New Roman"/>
          <w:sz w:val="24"/>
          <w:szCs w:val="24"/>
        </w:rPr>
        <w:t xml:space="preserve">preliminary </w:t>
      </w:r>
      <w:r w:rsidR="00801094" w:rsidRPr="00801094">
        <w:rPr>
          <w:rFonts w:ascii="Times New Roman" w:hAnsi="Times New Roman" w:cs="Times New Roman"/>
          <w:sz w:val="24"/>
          <w:szCs w:val="24"/>
        </w:rPr>
        <w:t xml:space="preserve">or final </w:t>
      </w:r>
      <w:r w:rsidRPr="00801094">
        <w:rPr>
          <w:rFonts w:ascii="Times New Roman" w:hAnsi="Times New Roman" w:cs="Times New Roman"/>
          <w:sz w:val="24"/>
          <w:szCs w:val="24"/>
        </w:rPr>
        <w:t>design phase</w:t>
      </w:r>
      <w:r w:rsidR="00801094" w:rsidRPr="00801094">
        <w:rPr>
          <w:rFonts w:ascii="Times New Roman" w:hAnsi="Times New Roman" w:cs="Times New Roman"/>
          <w:sz w:val="24"/>
          <w:szCs w:val="24"/>
        </w:rPr>
        <w:t>s</w:t>
      </w:r>
      <w:r w:rsidRPr="0080109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76C725B" w14:textId="77777777" w:rsidR="009D168A" w:rsidRDefault="009D168A" w:rsidP="00801094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Last approved cost estimate</w:t>
      </w:r>
    </w:p>
    <w:p w14:paraId="666BB1D9" w14:textId="77777777" w:rsidR="001567C6" w:rsidRDefault="001567C6" w:rsidP="00801094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financial report (PFR)</w:t>
      </w:r>
    </w:p>
    <w:p w14:paraId="4C92B2CA" w14:textId="77777777" w:rsidR="00F2707B" w:rsidRDefault="00F2707B" w:rsidP="00801094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Comparable Sales Worksheet (</w:t>
      </w:r>
      <w:r w:rsidR="002B3F4E">
        <w:rPr>
          <w:rFonts w:ascii="Times New Roman" w:hAnsi="Times New Roman" w:cs="Times New Roman"/>
          <w:sz w:val="24"/>
          <w:szCs w:val="24"/>
        </w:rPr>
        <w:t xml:space="preserve">Required with GDOT and </w:t>
      </w:r>
      <w:r>
        <w:rPr>
          <w:rFonts w:ascii="Times New Roman" w:hAnsi="Times New Roman" w:cs="Times New Roman"/>
          <w:sz w:val="24"/>
          <w:szCs w:val="24"/>
        </w:rPr>
        <w:t xml:space="preserve">local </w:t>
      </w:r>
      <w:r w:rsidR="002B3F4E">
        <w:rPr>
          <w:rFonts w:ascii="Times New Roman" w:hAnsi="Times New Roman" w:cs="Times New Roman"/>
          <w:sz w:val="24"/>
          <w:szCs w:val="24"/>
        </w:rPr>
        <w:t xml:space="preserve">qualified </w:t>
      </w:r>
      <w:r>
        <w:rPr>
          <w:rFonts w:ascii="Times New Roman" w:hAnsi="Times New Roman" w:cs="Times New Roman"/>
          <w:sz w:val="24"/>
          <w:szCs w:val="24"/>
        </w:rPr>
        <w:t>consultant review submissions)</w:t>
      </w:r>
    </w:p>
    <w:p w14:paraId="32E1CADF" w14:textId="77777777" w:rsidR="00192EC6" w:rsidRDefault="00192EC6" w:rsidP="00E56F94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1B309E89" w14:textId="77777777" w:rsidR="00192EC6" w:rsidRDefault="00192EC6" w:rsidP="0019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6F94">
        <w:rPr>
          <w:rFonts w:ascii="Times New Roman" w:hAnsi="Times New Roman" w:cs="Times New Roman"/>
          <w:b/>
          <w:sz w:val="24"/>
          <w:szCs w:val="24"/>
        </w:rPr>
        <w:t xml:space="preserve">Submit cost estimate </w:t>
      </w:r>
      <w:r w:rsidR="004E4B13">
        <w:rPr>
          <w:rFonts w:ascii="Times New Roman" w:hAnsi="Times New Roman" w:cs="Times New Roman"/>
          <w:b/>
          <w:sz w:val="24"/>
          <w:szCs w:val="24"/>
        </w:rPr>
        <w:t xml:space="preserve">request to: </w:t>
      </w:r>
      <w:hyperlink r:id="rId8" w:history="1">
        <w:r w:rsidR="00961C13" w:rsidRPr="00937240">
          <w:rPr>
            <w:rStyle w:val="Hyperlink"/>
            <w:rFonts w:ascii="Times New Roman" w:hAnsi="Times New Roman" w:cs="Times New Roman"/>
            <w:b/>
            <w:sz w:val="24"/>
            <w:szCs w:val="24"/>
          </w:rPr>
          <w:t>RW-CostEstReq@dot.ga.gov</w:t>
        </w:r>
      </w:hyperlink>
    </w:p>
    <w:p w14:paraId="333EB939" w14:textId="77777777" w:rsidR="0059551C" w:rsidRDefault="0059551C" w:rsidP="0019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854962E" w14:textId="77777777" w:rsidR="0059551C" w:rsidRDefault="002712BA" w:rsidP="005955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PM</w:t>
      </w:r>
      <w:r w:rsidR="00C66B41">
        <w:rPr>
          <w:rFonts w:ascii="Times New Roman" w:hAnsi="Times New Roman" w:cs="Times New Roman"/>
          <w:b/>
          <w:sz w:val="24"/>
          <w:szCs w:val="24"/>
        </w:rPr>
        <w:t>: _</w:t>
      </w:r>
      <w:r w:rsidR="0059551C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="009B522E">
        <w:rPr>
          <w:rFonts w:ascii="Times New Roman" w:hAnsi="Times New Roman" w:cs="Times New Roman"/>
          <w:b/>
          <w:sz w:val="24"/>
          <w:szCs w:val="24"/>
        </w:rPr>
        <w:tab/>
      </w:r>
      <w:r w:rsidR="0059551C">
        <w:rPr>
          <w:rFonts w:ascii="Times New Roman" w:hAnsi="Times New Roman" w:cs="Times New Roman"/>
          <w:b/>
          <w:sz w:val="24"/>
          <w:szCs w:val="24"/>
        </w:rPr>
        <w:t>date____________</w:t>
      </w:r>
    </w:p>
    <w:p w14:paraId="3012075A" w14:textId="77777777" w:rsidR="009D168A" w:rsidRDefault="009D168A" w:rsidP="0019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B0DAB7" w14:textId="77777777" w:rsidR="009D168A" w:rsidRDefault="009D168A" w:rsidP="0019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DPM review</w:t>
      </w:r>
      <w:r w:rsidR="00C66B41">
        <w:rPr>
          <w:rFonts w:ascii="Times New Roman" w:hAnsi="Times New Roman" w:cs="Times New Roman"/>
          <w:b/>
          <w:sz w:val="24"/>
          <w:szCs w:val="24"/>
        </w:rPr>
        <w:t>: _</w:t>
      </w:r>
      <w:r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="009B522E">
        <w:rPr>
          <w:rFonts w:ascii="Times New Roman" w:hAnsi="Times New Roman" w:cs="Times New Roman"/>
          <w:b/>
          <w:sz w:val="24"/>
          <w:szCs w:val="24"/>
        </w:rPr>
        <w:tab/>
      </w:r>
      <w:r w:rsidR="00C66B41">
        <w:rPr>
          <w:rFonts w:ascii="Times New Roman" w:hAnsi="Times New Roman" w:cs="Times New Roman"/>
          <w:b/>
          <w:sz w:val="24"/>
          <w:szCs w:val="24"/>
        </w:rPr>
        <w:t>date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</w:p>
    <w:p w14:paraId="21C38236" w14:textId="77777777" w:rsidR="009D168A" w:rsidRDefault="009D168A" w:rsidP="0019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4672263" w14:textId="77777777" w:rsidR="009D168A" w:rsidRPr="00E56F94" w:rsidRDefault="009D168A" w:rsidP="0019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9D168A" w:rsidRPr="00E56F94" w:rsidSect="00192EC6">
      <w:headerReference w:type="default" r:id="rId9"/>
      <w:footerReference w:type="default" r:id="rId10"/>
      <w:pgSz w:w="12240" w:h="15840"/>
      <w:pgMar w:top="-360" w:right="1152" w:bottom="43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2434F" w14:textId="77777777" w:rsidR="009C16DC" w:rsidRDefault="009C16DC" w:rsidP="00726D20">
      <w:pPr>
        <w:spacing w:after="0" w:line="240" w:lineRule="auto"/>
      </w:pPr>
      <w:r>
        <w:separator/>
      </w:r>
    </w:p>
  </w:endnote>
  <w:endnote w:type="continuationSeparator" w:id="0">
    <w:p w14:paraId="4D179196" w14:textId="77777777" w:rsidR="009C16DC" w:rsidRDefault="009C16DC" w:rsidP="0072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10A5" w14:textId="77777777" w:rsidR="00726D20" w:rsidRDefault="00961C13">
    <w:pPr>
      <w:pStyle w:val="Footer"/>
    </w:pPr>
    <w:r>
      <w:t>January</w:t>
    </w:r>
    <w:r w:rsidR="001567C6">
      <w:t xml:space="preserve"> </w:t>
    </w:r>
    <w:r w:rsidR="00717475">
      <w:t>20</w:t>
    </w:r>
    <w:r>
      <w:t>22</w:t>
    </w:r>
  </w:p>
  <w:p w14:paraId="1AFC5C84" w14:textId="77777777" w:rsidR="00726D20" w:rsidRDefault="00726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A41E" w14:textId="77777777" w:rsidR="009C16DC" w:rsidRDefault="009C16DC" w:rsidP="00726D20">
      <w:pPr>
        <w:spacing w:after="0" w:line="240" w:lineRule="auto"/>
      </w:pPr>
      <w:r>
        <w:separator/>
      </w:r>
    </w:p>
  </w:footnote>
  <w:footnote w:type="continuationSeparator" w:id="0">
    <w:p w14:paraId="549AF61D" w14:textId="77777777" w:rsidR="009C16DC" w:rsidRDefault="009C16DC" w:rsidP="00726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28D3" w14:textId="77777777" w:rsidR="00225AE0" w:rsidRDefault="00225AE0">
    <w:pPr>
      <w:pStyle w:val="Header"/>
    </w:pPr>
  </w:p>
  <w:p w14:paraId="6BEDFFF7" w14:textId="77777777" w:rsidR="009944B5" w:rsidRDefault="009944B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1134"/>
    <w:multiLevelType w:val="hybridMultilevel"/>
    <w:tmpl w:val="5B9A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9595D"/>
    <w:multiLevelType w:val="hybridMultilevel"/>
    <w:tmpl w:val="37A4D7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BB17EF"/>
    <w:multiLevelType w:val="hybridMultilevel"/>
    <w:tmpl w:val="96C2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7844"/>
    <w:multiLevelType w:val="hybridMultilevel"/>
    <w:tmpl w:val="F4F89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0054D"/>
    <w:multiLevelType w:val="hybridMultilevel"/>
    <w:tmpl w:val="09A0A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97C84"/>
    <w:multiLevelType w:val="hybridMultilevel"/>
    <w:tmpl w:val="4AE00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C009F"/>
    <w:multiLevelType w:val="hybridMultilevel"/>
    <w:tmpl w:val="02D86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E3050"/>
    <w:multiLevelType w:val="hybridMultilevel"/>
    <w:tmpl w:val="63B0B2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B14F6D"/>
    <w:multiLevelType w:val="hybridMultilevel"/>
    <w:tmpl w:val="F18E6D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769C9"/>
    <w:multiLevelType w:val="hybridMultilevel"/>
    <w:tmpl w:val="28D85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44F0E"/>
    <w:multiLevelType w:val="hybridMultilevel"/>
    <w:tmpl w:val="12B051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E6"/>
    <w:rsid w:val="00006391"/>
    <w:rsid w:val="0004794D"/>
    <w:rsid w:val="00056755"/>
    <w:rsid w:val="00070203"/>
    <w:rsid w:val="000916B6"/>
    <w:rsid w:val="000A203A"/>
    <w:rsid w:val="000E76C9"/>
    <w:rsid w:val="00114E22"/>
    <w:rsid w:val="0013415F"/>
    <w:rsid w:val="00134B6E"/>
    <w:rsid w:val="00152985"/>
    <w:rsid w:val="001567C6"/>
    <w:rsid w:val="00187815"/>
    <w:rsid w:val="00192EC6"/>
    <w:rsid w:val="001A0430"/>
    <w:rsid w:val="001A71E2"/>
    <w:rsid w:val="001B1587"/>
    <w:rsid w:val="001E6D51"/>
    <w:rsid w:val="0020203A"/>
    <w:rsid w:val="00225AE0"/>
    <w:rsid w:val="00236659"/>
    <w:rsid w:val="002604B5"/>
    <w:rsid w:val="002712BA"/>
    <w:rsid w:val="002850DD"/>
    <w:rsid w:val="00290BA1"/>
    <w:rsid w:val="002B3F4E"/>
    <w:rsid w:val="002B5765"/>
    <w:rsid w:val="003164E1"/>
    <w:rsid w:val="003353A9"/>
    <w:rsid w:val="00357B65"/>
    <w:rsid w:val="003C0B9E"/>
    <w:rsid w:val="003D1751"/>
    <w:rsid w:val="0040766E"/>
    <w:rsid w:val="00414832"/>
    <w:rsid w:val="00423F00"/>
    <w:rsid w:val="0044026B"/>
    <w:rsid w:val="00460A23"/>
    <w:rsid w:val="004B599B"/>
    <w:rsid w:val="004B6B8D"/>
    <w:rsid w:val="004C7F6C"/>
    <w:rsid w:val="004D2EDE"/>
    <w:rsid w:val="004E4B13"/>
    <w:rsid w:val="00500261"/>
    <w:rsid w:val="00521BDE"/>
    <w:rsid w:val="00530481"/>
    <w:rsid w:val="00572403"/>
    <w:rsid w:val="0059551C"/>
    <w:rsid w:val="005F4A42"/>
    <w:rsid w:val="005F653A"/>
    <w:rsid w:val="00663033"/>
    <w:rsid w:val="00665DBE"/>
    <w:rsid w:val="00673D42"/>
    <w:rsid w:val="006B5F69"/>
    <w:rsid w:val="006D7789"/>
    <w:rsid w:val="006F4811"/>
    <w:rsid w:val="00717475"/>
    <w:rsid w:val="0072335F"/>
    <w:rsid w:val="00726D20"/>
    <w:rsid w:val="00733380"/>
    <w:rsid w:val="00782E8A"/>
    <w:rsid w:val="0078395B"/>
    <w:rsid w:val="007D6298"/>
    <w:rsid w:val="007F1FE0"/>
    <w:rsid w:val="00801094"/>
    <w:rsid w:val="00810894"/>
    <w:rsid w:val="008151BB"/>
    <w:rsid w:val="008235E6"/>
    <w:rsid w:val="00883E34"/>
    <w:rsid w:val="00890DFA"/>
    <w:rsid w:val="00890E4A"/>
    <w:rsid w:val="008E42A5"/>
    <w:rsid w:val="00901158"/>
    <w:rsid w:val="009111F9"/>
    <w:rsid w:val="00943E66"/>
    <w:rsid w:val="00952A30"/>
    <w:rsid w:val="00961C13"/>
    <w:rsid w:val="00970FB2"/>
    <w:rsid w:val="009944B5"/>
    <w:rsid w:val="009973A6"/>
    <w:rsid w:val="009B0FDA"/>
    <w:rsid w:val="009B522E"/>
    <w:rsid w:val="009C16DC"/>
    <w:rsid w:val="009D168A"/>
    <w:rsid w:val="00A1070D"/>
    <w:rsid w:val="00A20706"/>
    <w:rsid w:val="00A752FD"/>
    <w:rsid w:val="00AC3C2F"/>
    <w:rsid w:val="00B21B12"/>
    <w:rsid w:val="00B42B97"/>
    <w:rsid w:val="00B52A60"/>
    <w:rsid w:val="00B66790"/>
    <w:rsid w:val="00BC4ADF"/>
    <w:rsid w:val="00BE1719"/>
    <w:rsid w:val="00BF4A63"/>
    <w:rsid w:val="00C00A38"/>
    <w:rsid w:val="00C0459B"/>
    <w:rsid w:val="00C107FD"/>
    <w:rsid w:val="00C36623"/>
    <w:rsid w:val="00C50D21"/>
    <w:rsid w:val="00C609D9"/>
    <w:rsid w:val="00C65677"/>
    <w:rsid w:val="00C66B41"/>
    <w:rsid w:val="00C70F04"/>
    <w:rsid w:val="00C741F8"/>
    <w:rsid w:val="00CE2064"/>
    <w:rsid w:val="00D60887"/>
    <w:rsid w:val="00D84646"/>
    <w:rsid w:val="00D954B1"/>
    <w:rsid w:val="00DA1881"/>
    <w:rsid w:val="00DC07E3"/>
    <w:rsid w:val="00DC4413"/>
    <w:rsid w:val="00DF328F"/>
    <w:rsid w:val="00E0639C"/>
    <w:rsid w:val="00E1419E"/>
    <w:rsid w:val="00E34BE6"/>
    <w:rsid w:val="00E56F94"/>
    <w:rsid w:val="00E70932"/>
    <w:rsid w:val="00E82147"/>
    <w:rsid w:val="00EB5BCE"/>
    <w:rsid w:val="00EC4C67"/>
    <w:rsid w:val="00ED4E6F"/>
    <w:rsid w:val="00ED7335"/>
    <w:rsid w:val="00EE37BA"/>
    <w:rsid w:val="00F237CA"/>
    <w:rsid w:val="00F24727"/>
    <w:rsid w:val="00F2707B"/>
    <w:rsid w:val="00F5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22741"/>
  <w15:docId w15:val="{70B23171-5A46-4C60-86CF-E608E5E52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64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83E3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E3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2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02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2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2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26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26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D20"/>
  </w:style>
  <w:style w:type="paragraph" w:styleId="Footer">
    <w:name w:val="footer"/>
    <w:basedOn w:val="Normal"/>
    <w:link w:val="FooterChar"/>
    <w:uiPriority w:val="99"/>
    <w:unhideWhenUsed/>
    <w:rsid w:val="00726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D20"/>
  </w:style>
  <w:style w:type="character" w:styleId="Hyperlink">
    <w:name w:val="Hyperlink"/>
    <w:basedOn w:val="DefaultParagraphFont"/>
    <w:uiPriority w:val="99"/>
    <w:unhideWhenUsed/>
    <w:rsid w:val="00E56F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W-CostEstReq@dot.ga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carter\Documents\RIGHT%20OF%20WAY%20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C7DF859388E46FC9E04B53A3381A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FAEE5-803F-4286-9D45-9217EEF475E4}"/>
      </w:docPartPr>
      <w:docPartBody>
        <w:p w:rsidR="009B4C91" w:rsidRDefault="00561F14">
          <w:pPr>
            <w:pStyle w:val="7C7DF859388E46FC9E04B53A3381A096"/>
          </w:pPr>
          <w:r w:rsidRPr="00F113A4">
            <w:rPr>
              <w:rStyle w:val="PlaceholderText"/>
            </w:rPr>
            <w:t>Click here to enter text.</w:t>
          </w:r>
        </w:p>
      </w:docPartBody>
    </w:docPart>
    <w:docPart>
      <w:docPartPr>
        <w:name w:val="4E75143CA0204E0A81763E369D478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56DFE-95F4-4726-8EA7-C90DCE47CB0A}"/>
      </w:docPartPr>
      <w:docPartBody>
        <w:p w:rsidR="009B4C91" w:rsidRDefault="00561F14">
          <w:pPr>
            <w:pStyle w:val="4E75143CA0204E0A81763E369D4784AD"/>
          </w:pPr>
          <w:r w:rsidRPr="00F113A4">
            <w:rPr>
              <w:rStyle w:val="PlaceholderText"/>
            </w:rPr>
            <w:t>Click here to enter text.</w:t>
          </w:r>
        </w:p>
      </w:docPartBody>
    </w:docPart>
    <w:docPart>
      <w:docPartPr>
        <w:name w:val="69FA0D4DD1604ECFAAF5FE2C662B8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B171B-3281-4592-8F0A-71FF8B447FA3}"/>
      </w:docPartPr>
      <w:docPartBody>
        <w:p w:rsidR="009B4C91" w:rsidRDefault="00561F14">
          <w:pPr>
            <w:pStyle w:val="69FA0D4DD1604ECFAAF5FE2C662B8E2A"/>
          </w:pPr>
          <w:r w:rsidRPr="00F113A4">
            <w:rPr>
              <w:rStyle w:val="PlaceholderText"/>
            </w:rPr>
            <w:t>Click here to enter text.</w:t>
          </w:r>
        </w:p>
      </w:docPartBody>
    </w:docPart>
    <w:docPart>
      <w:docPartPr>
        <w:name w:val="A2FA49CF631944D392A99953BBC92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D6B70-84FB-4410-B412-8D89D0A91991}"/>
      </w:docPartPr>
      <w:docPartBody>
        <w:p w:rsidR="009B4C91" w:rsidRDefault="00561F14">
          <w:pPr>
            <w:pStyle w:val="A2FA49CF631944D392A99953BBC92649"/>
          </w:pPr>
          <w:r w:rsidRPr="00F113A4">
            <w:rPr>
              <w:rStyle w:val="PlaceholderText"/>
            </w:rPr>
            <w:t>Click here to enter text.</w:t>
          </w:r>
        </w:p>
      </w:docPartBody>
    </w:docPart>
    <w:docPart>
      <w:docPartPr>
        <w:name w:val="7661BF9D4AD343B6994ED4AFB57B9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B5133-882C-4BBF-ABC6-6C055FF61154}"/>
      </w:docPartPr>
      <w:docPartBody>
        <w:p w:rsidR="009B4C91" w:rsidRDefault="00561F14">
          <w:pPr>
            <w:pStyle w:val="7661BF9D4AD343B6994ED4AFB57B9593"/>
          </w:pPr>
          <w:r w:rsidRPr="00F113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F14"/>
    <w:rsid w:val="003268FC"/>
    <w:rsid w:val="00385233"/>
    <w:rsid w:val="00561F14"/>
    <w:rsid w:val="009B4C91"/>
    <w:rsid w:val="00C9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C7DF859388E46FC9E04B53A3381A096">
    <w:name w:val="7C7DF859388E46FC9E04B53A3381A096"/>
  </w:style>
  <w:style w:type="paragraph" w:customStyle="1" w:styleId="4E75143CA0204E0A81763E369D4784AD">
    <w:name w:val="4E75143CA0204E0A81763E369D4784AD"/>
  </w:style>
  <w:style w:type="paragraph" w:customStyle="1" w:styleId="69FA0D4DD1604ECFAAF5FE2C662B8E2A">
    <w:name w:val="69FA0D4DD1604ECFAAF5FE2C662B8E2A"/>
  </w:style>
  <w:style w:type="paragraph" w:customStyle="1" w:styleId="A2FA49CF631944D392A99953BBC92649">
    <w:name w:val="A2FA49CF631944D392A99953BBC92649"/>
  </w:style>
  <w:style w:type="paragraph" w:customStyle="1" w:styleId="7661BF9D4AD343B6994ED4AFB57B9593">
    <w:name w:val="7661BF9D4AD343B6994ED4AFB57B95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F4F7F-7BD7-44E3-86A9-10D120F2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Checklist</Template>
  <TotalTime>2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DOT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Valencia H</dc:creator>
  <cp:lastModifiedBy>Harris, Joey</cp:lastModifiedBy>
  <cp:revision>2</cp:revision>
  <cp:lastPrinted>2015-12-03T20:31:00Z</cp:lastPrinted>
  <dcterms:created xsi:type="dcterms:W3CDTF">2022-02-03T13:19:00Z</dcterms:created>
  <dcterms:modified xsi:type="dcterms:W3CDTF">2022-02-03T13:19:00Z</dcterms:modified>
</cp:coreProperties>
</file>